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D47" w:rsidRDefault="00EE3D47" w:rsidP="00A31C6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8"/>
          <w:szCs w:val="28"/>
        </w:rPr>
        <w:t xml:space="preserve">ĆWICZENIA PERCEPCJI SŁUCHOWEJ </w:t>
      </w:r>
      <w:r>
        <w:rPr>
          <w:rFonts w:ascii="Times New Roman" w:hAnsi="Times New Roman"/>
          <w:sz w:val="24"/>
          <w:szCs w:val="24"/>
        </w:rPr>
        <w:t xml:space="preserve">- Posłuchaj  i </w:t>
      </w:r>
      <w:r>
        <w:rPr>
          <w:rFonts w:ascii="Times New Roman" w:hAnsi="Times New Roman"/>
          <w:sz w:val="24"/>
          <w:szCs w:val="24"/>
          <w:lang w:eastAsia="pl-PL"/>
        </w:rPr>
        <w:t xml:space="preserve"> przypomnijmy sobie odgłosy niektórych ptaków, które jeszcze niedawno były z nami i odleciały od nas na zimę:</w:t>
      </w:r>
    </w:p>
    <w:p w:rsidR="00EE3D47" w:rsidRDefault="00EE3D47" w:rsidP="00A31C6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Bocian - </w:t>
      </w:r>
      <w:hyperlink r:id="rId5" w:history="1">
        <w:r>
          <w:rPr>
            <w:rStyle w:val="Hyperlink"/>
            <w:sz w:val="24"/>
            <w:szCs w:val="24"/>
            <w:lang w:eastAsia="pl-PL"/>
          </w:rPr>
          <w:t>https://www.youtube.com/watch?v=QsLHO0heH7Y</w:t>
        </w:r>
      </w:hyperlink>
    </w:p>
    <w:p w:rsidR="00EE3D47" w:rsidRDefault="00EE3D47" w:rsidP="00A31C6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Słowik - </w:t>
      </w:r>
      <w:hyperlink r:id="rId6" w:history="1">
        <w:r>
          <w:rPr>
            <w:rStyle w:val="Hyperlink"/>
            <w:sz w:val="24"/>
            <w:szCs w:val="24"/>
            <w:lang w:eastAsia="pl-PL"/>
          </w:rPr>
          <w:t>https://www.youtube.com/watch?v=s4MLFZn_aeM</w:t>
        </w:r>
      </w:hyperlink>
    </w:p>
    <w:p w:rsidR="00EE3D47" w:rsidRDefault="00EE3D47" w:rsidP="00A31C6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Jaskółka - </w:t>
      </w:r>
      <w:hyperlink r:id="rId7" w:history="1">
        <w:r>
          <w:rPr>
            <w:rStyle w:val="Hyperlink"/>
            <w:sz w:val="24"/>
            <w:szCs w:val="24"/>
            <w:lang w:eastAsia="pl-PL"/>
          </w:rPr>
          <w:t>https://www.youtube.com/watch?v=cWMmzFO7Lhc</w:t>
        </w:r>
      </w:hyperlink>
    </w:p>
    <w:p w:rsidR="00EE3D47" w:rsidRDefault="00EE3D47" w:rsidP="00A31C6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Kukułka - </w:t>
      </w:r>
      <w:hyperlink r:id="rId8" w:history="1">
        <w:r>
          <w:rPr>
            <w:rStyle w:val="Hyperlink"/>
            <w:sz w:val="24"/>
            <w:szCs w:val="24"/>
            <w:lang w:eastAsia="pl-PL"/>
          </w:rPr>
          <w:t>https://www.youtube.com/watch?v=k2FlUZf4Sew</w:t>
        </w:r>
      </w:hyperlink>
    </w:p>
    <w:p w:rsidR="00EE3D47" w:rsidRDefault="00EE3D47" w:rsidP="00A31C6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Skowronek - </w:t>
      </w:r>
      <w:hyperlink r:id="rId9" w:history="1">
        <w:r>
          <w:rPr>
            <w:rStyle w:val="Hyperlink"/>
            <w:sz w:val="24"/>
            <w:szCs w:val="24"/>
            <w:lang w:eastAsia="pl-PL"/>
          </w:rPr>
          <w:t>https://www.youtube.com/watch?v=HYF7N49B16A</w:t>
        </w:r>
      </w:hyperlink>
    </w:p>
    <w:p w:rsidR="00EE3D47" w:rsidRDefault="00EE3D47" w:rsidP="00A31C69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EE3D47" w:rsidRDefault="00EE3D47" w:rsidP="00A31C69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Następnie obejrzyj plansze z zdjęciami ptaków i spróbuj wspólnie z mamą powtórzyć ich nazwy…</w:t>
      </w:r>
      <w:r w:rsidRPr="00A31C69">
        <w:rPr>
          <w:rFonts w:ascii="Times New Roman" w:hAnsi="Times New Roman"/>
          <w:sz w:val="24"/>
          <w:szCs w:val="24"/>
          <w:lang w:eastAsia="pl-PL"/>
        </w:rPr>
        <w:sym w:font="Wingdings" w:char="F04A"/>
      </w:r>
    </w:p>
    <w:p w:rsidR="00EE3D47" w:rsidRDefault="00EE3D47" w:rsidP="00641F49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EE3D47" w:rsidRPr="00641F49" w:rsidRDefault="00EE3D47" w:rsidP="00641F49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EE3D47" w:rsidRPr="00641F49" w:rsidRDefault="00EE3D47" w:rsidP="00641F49">
      <w:pPr>
        <w:pStyle w:val="ListParagraph"/>
        <w:ind w:left="70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EE3D47" w:rsidRPr="00641F49" w:rsidRDefault="00EE3D47" w:rsidP="00641F4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EE3D47" w:rsidRPr="00641F49" w:rsidRDefault="00EE3D47" w:rsidP="00641F4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EE3D47" w:rsidRPr="00641F49" w:rsidRDefault="00EE3D47" w:rsidP="00641F4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Default="00EE3D47" w:rsidP="00455AB0">
      <w:pPr>
        <w:pStyle w:val="ListParagraph"/>
      </w:pPr>
    </w:p>
    <w:p w:rsidR="00EE3D47" w:rsidRPr="00852AA2" w:rsidRDefault="00EE3D47" w:rsidP="007F2076">
      <w:pPr>
        <w:pStyle w:val="ListParagraph"/>
        <w:jc w:val="center"/>
        <w:rPr>
          <w:b/>
          <w:bCs/>
          <w:sz w:val="56"/>
          <w:szCs w:val="56"/>
        </w:rPr>
      </w:pPr>
      <w:r w:rsidRPr="00852AA2">
        <w:rPr>
          <w:b/>
          <w:bCs/>
          <w:sz w:val="56"/>
          <w:szCs w:val="56"/>
        </w:rPr>
        <w:t>WRÓBEL</w:t>
      </w:r>
    </w:p>
    <w:p w:rsidR="00EE3D47" w:rsidRDefault="00EE3D47" w:rsidP="007F2076">
      <w:pPr>
        <w:pStyle w:val="ListParagraph"/>
        <w:jc w:val="center"/>
        <w:rPr>
          <w:b/>
          <w:bCs/>
          <w:sz w:val="44"/>
          <w:szCs w:val="44"/>
        </w:rPr>
      </w:pPr>
    </w:p>
    <w:p w:rsidR="00EE3D47" w:rsidRDefault="00EE3D47" w:rsidP="007F2076">
      <w:pPr>
        <w:pStyle w:val="ListParagraph"/>
        <w:jc w:val="center"/>
        <w:rPr>
          <w:b/>
          <w:bCs/>
          <w:sz w:val="44"/>
          <w:szCs w:val="44"/>
        </w:rPr>
      </w:pP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74pt;height:433.5pt;visibility:visible">
            <v:imagedata r:id="rId10" o:title=""/>
          </v:shape>
        </w:pict>
      </w: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EE3D47" w:rsidRPr="00852AA2" w:rsidRDefault="00EE3D47" w:rsidP="007F2076">
      <w:pPr>
        <w:pStyle w:val="ListParagraph"/>
        <w:ind w:left="0"/>
        <w:jc w:val="center"/>
        <w:rPr>
          <w:b/>
          <w:bCs/>
          <w:sz w:val="72"/>
          <w:szCs w:val="72"/>
        </w:rPr>
      </w:pPr>
      <w:r w:rsidRPr="00852AA2">
        <w:rPr>
          <w:b/>
          <w:bCs/>
          <w:sz w:val="72"/>
          <w:szCs w:val="72"/>
        </w:rPr>
        <w:t>GIL</w:t>
      </w: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  <w:r>
        <w:rPr>
          <w:noProof/>
          <w:lang w:eastAsia="pl-PL"/>
        </w:rPr>
        <w:pict>
          <v:shape id="Obraz 2" o:spid="_x0000_i1026" type="#_x0000_t75" style="width:411.75pt;height:600pt;visibility:visible">
            <v:imagedata r:id="rId11" o:title=""/>
          </v:shape>
        </w:pict>
      </w:r>
    </w:p>
    <w:p w:rsidR="00EE3D47" w:rsidRDefault="00EE3D47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EE3D47" w:rsidRPr="007F2076" w:rsidRDefault="00EE3D47" w:rsidP="00852AA2">
      <w:pPr>
        <w:pStyle w:val="ListParagraph"/>
        <w:ind w:left="0"/>
        <w:jc w:val="center"/>
        <w:rPr>
          <w:b/>
          <w:bCs/>
          <w:sz w:val="44"/>
          <w:szCs w:val="44"/>
        </w:rPr>
      </w:pPr>
      <w:r>
        <w:rPr>
          <w:noProof/>
          <w:lang w:eastAsia="pl-PL"/>
        </w:rPr>
        <w:pict>
          <v:shape id="Obraz 3" o:spid="_x0000_i1027" type="#_x0000_t75" style="width:474pt;height:611.25pt;visibility:visible">
            <v:imagedata r:id="rId12" o:title=""/>
          </v:shape>
        </w:pict>
      </w:r>
    </w:p>
    <w:p w:rsidR="00EE3D47" w:rsidRPr="00852AA2" w:rsidRDefault="00EE3D47" w:rsidP="00852AA2">
      <w:pPr>
        <w:rPr>
          <w:b/>
          <w:bCs/>
          <w:sz w:val="72"/>
          <w:szCs w:val="72"/>
        </w:rPr>
      </w:pPr>
    </w:p>
    <w:p w:rsidR="00EE3D47" w:rsidRDefault="00EE3D47" w:rsidP="00455AB0">
      <w:pPr>
        <w:pStyle w:val="ListParagraph"/>
      </w:pPr>
    </w:p>
    <w:p w:rsidR="00EE3D47" w:rsidRDefault="00EE3D47" w:rsidP="00344163">
      <w:pPr>
        <w:pStyle w:val="ListParagraph"/>
      </w:pPr>
    </w:p>
    <w:p w:rsidR="00EE3D47" w:rsidRDefault="00EE3D47" w:rsidP="00344163">
      <w:pPr>
        <w:pStyle w:val="ListParagraph"/>
      </w:pPr>
    </w:p>
    <w:p w:rsidR="00EE3D47" w:rsidRDefault="00EE3D47" w:rsidP="00344163">
      <w:pPr>
        <w:pStyle w:val="ListParagraph"/>
      </w:pPr>
    </w:p>
    <w:sectPr w:rsidR="00EE3D47" w:rsidSect="006D1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36AE5"/>
    <w:multiLevelType w:val="hybridMultilevel"/>
    <w:tmpl w:val="11A2E7D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6FA71B6"/>
    <w:multiLevelType w:val="hybridMultilevel"/>
    <w:tmpl w:val="735648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161415"/>
    <w:multiLevelType w:val="hybridMultilevel"/>
    <w:tmpl w:val="427AA2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163"/>
    <w:rsid w:val="00300BF6"/>
    <w:rsid w:val="00344163"/>
    <w:rsid w:val="004173AB"/>
    <w:rsid w:val="0043645F"/>
    <w:rsid w:val="00455AB0"/>
    <w:rsid w:val="00641F49"/>
    <w:rsid w:val="006D1E14"/>
    <w:rsid w:val="007F2076"/>
    <w:rsid w:val="00804650"/>
    <w:rsid w:val="00852AA2"/>
    <w:rsid w:val="00860464"/>
    <w:rsid w:val="0087459A"/>
    <w:rsid w:val="00A31C69"/>
    <w:rsid w:val="00A82577"/>
    <w:rsid w:val="00AD78BD"/>
    <w:rsid w:val="00DC140A"/>
    <w:rsid w:val="00EE3D47"/>
    <w:rsid w:val="00EF0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E1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416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60464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860464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2FlUZf4Se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WMmzFO7Lhc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4MLFZn_aeM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www.youtube.com/watch?v=QsLHO0heH7Y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YF7N49B16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127</Words>
  <Characters>765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ĆWICZENIA PERCEPCJI SŁUCHOWEJ - Posłuchaj odgłosów niektórych, ptaków które zimują w Polsce</dc:title>
  <dc:subject/>
  <dc:creator>Magdalena Grotha</dc:creator>
  <cp:keywords/>
  <dc:description/>
  <cp:lastModifiedBy>Beata</cp:lastModifiedBy>
  <cp:revision>2</cp:revision>
  <dcterms:created xsi:type="dcterms:W3CDTF">2020-11-13T19:01:00Z</dcterms:created>
  <dcterms:modified xsi:type="dcterms:W3CDTF">2020-11-13T19:01:00Z</dcterms:modified>
</cp:coreProperties>
</file>